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A2" w:rsidRPr="00BF791A" w:rsidRDefault="004B7BA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579B5">
        <w:rPr>
          <w:rFonts w:ascii="Arial" w:hAnsi="Arial" w:cs="Arial"/>
          <w:b/>
          <w:caps/>
          <w:noProof/>
          <w:sz w:val="28"/>
          <w:szCs w:val="28"/>
        </w:rPr>
        <w:t>1510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B7BA2" w:rsidRPr="00BF791A" w:rsidTr="002B152C">
        <w:tc>
          <w:tcPr>
            <w:tcW w:w="1030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Simone Calsavari,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Diretora de Dança,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pela coordenação de apresentações de danças na</w:t>
            </w:r>
            <w:r>
              <w:rPr>
                <w:rFonts w:ascii="Arial" w:hAnsi="Arial" w:cs="Arial"/>
                <w:sz w:val="20"/>
                <w:szCs w:val="20"/>
              </w:rPr>
              <w:t xml:space="preserve"> 3ª edição do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Jacareí Gospel Festival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261F">
              <w:rPr>
                <w:rFonts w:ascii="Arial" w:hAnsi="Arial" w:cs="Arial"/>
                <w:sz w:val="20"/>
                <w:szCs w:val="20"/>
              </w:rPr>
              <w:t xml:space="preserve">ocorrido de 10 a 15 de agosto do presente ano, no </w:t>
            </w:r>
            <w:proofErr w:type="spellStart"/>
            <w:proofErr w:type="gramStart"/>
            <w:r w:rsidRPr="00E1261F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1261F"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B7BA2" w:rsidRDefault="004B7BA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A579B5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Simone Calsavari,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Diretora de Dança,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pela coordenação de apresentações de danças na</w:t>
      </w:r>
      <w:r>
        <w:rPr>
          <w:rFonts w:ascii="Arial" w:hAnsi="Arial" w:cs="Arial"/>
        </w:rPr>
        <w:t xml:space="preserve"> 3ª edição do </w:t>
      </w:r>
      <w:r w:rsidRPr="00A579B5">
        <w:rPr>
          <w:rFonts w:ascii="Arial" w:hAnsi="Arial" w:cs="Arial"/>
          <w:noProof/>
        </w:rPr>
        <w:t>Jacareí Gospel Festival</w:t>
      </w:r>
      <w:r>
        <w:rPr>
          <w:rFonts w:ascii="Arial" w:hAnsi="Arial" w:cs="Arial"/>
        </w:rPr>
        <w:t xml:space="preserve">, </w:t>
      </w:r>
      <w:r w:rsidRPr="00E1261F">
        <w:rPr>
          <w:rFonts w:ascii="Arial" w:hAnsi="Arial" w:cs="Arial"/>
        </w:rPr>
        <w:t xml:space="preserve">ocorrido de 10 a 15 de agosto do presente ano, no </w:t>
      </w:r>
      <w:proofErr w:type="spellStart"/>
      <w:proofErr w:type="gramStart"/>
      <w:r w:rsidRPr="00E1261F">
        <w:rPr>
          <w:rFonts w:ascii="Arial" w:hAnsi="Arial" w:cs="Arial"/>
        </w:rPr>
        <w:t>EducaMais</w:t>
      </w:r>
      <w:proofErr w:type="spellEnd"/>
      <w:proofErr w:type="gramEnd"/>
      <w:r w:rsidRPr="00E1261F">
        <w:rPr>
          <w:rFonts w:ascii="Arial" w:hAnsi="Arial" w:cs="Arial"/>
        </w:rPr>
        <w:t xml:space="preserve"> Jacareí.</w:t>
      </w:r>
    </w:p>
    <w:p w:rsidR="004B7BA2" w:rsidRDefault="004B7BA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19 de agosto de 2015.</w:t>
      </w: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Pr="00E1261F" w:rsidRDefault="004B7BA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4B7BA2" w:rsidRDefault="004B7BA2" w:rsidP="00144468">
      <w:pPr>
        <w:jc w:val="center"/>
        <w:rPr>
          <w:rFonts w:ascii="Arial" w:hAnsi="Arial"/>
        </w:rPr>
        <w:sectPr w:rsidR="004B7BA2" w:rsidSect="004B7BA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  <w:bookmarkStart w:id="0" w:name="_GoBack"/>
      <w:bookmarkEnd w:id="0"/>
    </w:p>
    <w:p w:rsidR="004B7BA2" w:rsidRPr="00E1261F" w:rsidRDefault="004B7BA2" w:rsidP="00E1261F">
      <w:pPr>
        <w:jc w:val="center"/>
        <w:rPr>
          <w:rFonts w:ascii="Arial" w:hAnsi="Arial"/>
        </w:rPr>
      </w:pPr>
    </w:p>
    <w:sectPr w:rsidR="004B7BA2" w:rsidRPr="00E1261F" w:rsidSect="004B7BA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549" w:rsidRDefault="00001549">
      <w:r>
        <w:separator/>
      </w:r>
    </w:p>
  </w:endnote>
  <w:endnote w:type="continuationSeparator" w:id="0">
    <w:p w:rsidR="00001549" w:rsidRDefault="00001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549" w:rsidRDefault="00001549">
      <w:r>
        <w:separator/>
      </w:r>
    </w:p>
  </w:footnote>
  <w:footnote w:type="continuationSeparator" w:id="0">
    <w:p w:rsidR="00001549" w:rsidRDefault="000015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836416" behindDoc="0" locked="0" layoutInCell="0" allowOverlap="1" wp14:anchorId="2604C3B2" wp14:editId="1FD4505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3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EB04D6" w:rsidRDefault="004B7BA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0" type="#_x0000_t202" style="position:absolute;left:0;text-align:left;margin-left:436.1pt;margin-top:27.5pt;width:41.95pt;height:9.8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fzssQIAALI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BLVfzssQIAALI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4B7BA2" w:rsidRPr="00EB04D6" w:rsidRDefault="004B7BA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835392" behindDoc="0" locked="0" layoutInCell="0" allowOverlap="1" wp14:anchorId="2F1A064C" wp14:editId="1470676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F73DA3" w:rsidRDefault="004B7BA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B7BA2" w:rsidRPr="00F73DA3" w:rsidRDefault="004B7BA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1" type="#_x0000_t202" style="position:absolute;left:0;text-align:left;margin-left:80.8pt;margin-top:7.65pt;width:394pt;height:43.9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nVqsgIAALM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BvrnVqsgIAALM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4B7BA2" w:rsidRPr="00F73DA3" w:rsidRDefault="004B7BA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B7BA2" w:rsidRPr="00F73DA3" w:rsidRDefault="004B7BA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837440" behindDoc="0" locked="0" layoutInCell="0" allowOverlap="1" wp14:anchorId="373BB36F" wp14:editId="085F7B13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32" name="Imagem 13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2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Mu7sA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F3oy7u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3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r7gsA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rUq+4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01549"/>
    <w:rsid w:val="00012789"/>
    <w:rsid w:val="00094490"/>
    <w:rsid w:val="000958D5"/>
    <w:rsid w:val="000D638F"/>
    <w:rsid w:val="00144468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627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B48F6"/>
    <w:rsid w:val="00E11F92"/>
    <w:rsid w:val="00E1261F"/>
    <w:rsid w:val="00E14F37"/>
    <w:rsid w:val="00E3022D"/>
    <w:rsid w:val="00E86C30"/>
    <w:rsid w:val="00E90C30"/>
    <w:rsid w:val="00EB04D6"/>
    <w:rsid w:val="00ED2065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159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2015-08-18T15:12:00Z</dcterms:created>
  <dcterms:modified xsi:type="dcterms:W3CDTF">2015-08-18T15:12:00Z</dcterms:modified>
</cp:coreProperties>
</file>